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D753D" w14:textId="77777777" w:rsidR="00B62B0D" w:rsidRDefault="00B62B0D" w:rsidP="00B62B0D">
      <w:pPr>
        <w:pStyle w:val="NoSpacing"/>
        <w:jc w:val="both"/>
      </w:pPr>
      <w:r>
        <w:rPr>
          <w:u w:val="single"/>
        </w:rPr>
        <w:t>John POSSE</w:t>
      </w:r>
      <w:r>
        <w:t xml:space="preserve">        (fl.1457)</w:t>
      </w:r>
    </w:p>
    <w:p w14:paraId="13776C6C" w14:textId="77777777" w:rsidR="00B62B0D" w:rsidRDefault="00B62B0D" w:rsidP="00B62B0D">
      <w:pPr>
        <w:pStyle w:val="NoSpacing"/>
        <w:jc w:val="both"/>
      </w:pPr>
      <w:r>
        <w:t>of Cranbrook, Kent.</w:t>
      </w:r>
    </w:p>
    <w:p w14:paraId="678714BE" w14:textId="77777777" w:rsidR="00B62B0D" w:rsidRDefault="00B62B0D" w:rsidP="00B62B0D">
      <w:pPr>
        <w:pStyle w:val="NoSpacing"/>
        <w:jc w:val="both"/>
      </w:pPr>
    </w:p>
    <w:p w14:paraId="4433AEFD" w14:textId="77777777" w:rsidR="00B62B0D" w:rsidRDefault="00B62B0D" w:rsidP="00B62B0D">
      <w:pPr>
        <w:pStyle w:val="NoSpacing"/>
        <w:jc w:val="both"/>
      </w:pPr>
    </w:p>
    <w:p w14:paraId="0DCD0451" w14:textId="77777777" w:rsidR="00B62B0D" w:rsidRDefault="00B62B0D" w:rsidP="00B62B0D">
      <w:pPr>
        <w:pStyle w:val="NoSpacing"/>
        <w:jc w:val="both"/>
      </w:pPr>
      <w:r>
        <w:t>22 Oct.1457</w:t>
      </w:r>
      <w:r>
        <w:tab/>
        <w:t xml:space="preserve">He and Thomas More of </w:t>
      </w:r>
      <w:proofErr w:type="spellStart"/>
      <w:r>
        <w:t>Rolvenden</w:t>
      </w:r>
      <w:proofErr w:type="spellEnd"/>
      <w:r>
        <w:t xml:space="preserve">(q.v.) were granted 6 pieces of land and </w:t>
      </w:r>
    </w:p>
    <w:p w14:paraId="0D2B5A31" w14:textId="77777777" w:rsidR="00B62B0D" w:rsidRDefault="00B62B0D" w:rsidP="00B62B0D">
      <w:pPr>
        <w:pStyle w:val="NoSpacing"/>
        <w:jc w:val="both"/>
      </w:pPr>
      <w:r>
        <w:tab/>
      </w:r>
      <w:r>
        <w:tab/>
        <w:t xml:space="preserve">wood in </w:t>
      </w:r>
      <w:proofErr w:type="spellStart"/>
      <w:r>
        <w:t>Chestynden</w:t>
      </w:r>
      <w:proofErr w:type="spellEnd"/>
      <w:r>
        <w:t xml:space="preserve"> by John </w:t>
      </w:r>
      <w:proofErr w:type="spellStart"/>
      <w:r>
        <w:t>Scorme</w:t>
      </w:r>
      <w:proofErr w:type="spellEnd"/>
      <w:r>
        <w:t xml:space="preserve">(q.v.), Richard Posse(q.v.) and </w:t>
      </w:r>
    </w:p>
    <w:p w14:paraId="532FB735" w14:textId="77777777" w:rsidR="00B62B0D" w:rsidRDefault="00B62B0D" w:rsidP="00B62B0D">
      <w:pPr>
        <w:pStyle w:val="NoSpacing"/>
        <w:jc w:val="both"/>
      </w:pPr>
      <w:r>
        <w:tab/>
      </w:r>
      <w:r>
        <w:tab/>
        <w:t xml:space="preserve">Robert </w:t>
      </w:r>
      <w:proofErr w:type="spellStart"/>
      <w:r>
        <w:t>Atcock</w:t>
      </w:r>
      <w:proofErr w:type="spellEnd"/>
      <w:r>
        <w:t>(q.v.), all of Cranbrook.</w:t>
      </w:r>
    </w:p>
    <w:p w14:paraId="689448F0" w14:textId="77777777" w:rsidR="00B62B0D" w:rsidRDefault="00B62B0D" w:rsidP="00B62B0D">
      <w:pPr>
        <w:pStyle w:val="NoSpacing"/>
        <w:jc w:val="both"/>
      </w:pPr>
      <w:r>
        <w:tab/>
      </w:r>
      <w:r>
        <w:tab/>
        <w:t>(P.R.O. ref.  DD/FJ/1/139/15)</w:t>
      </w:r>
    </w:p>
    <w:p w14:paraId="1BBF137B" w14:textId="77777777" w:rsidR="00B62B0D" w:rsidRDefault="00B62B0D" w:rsidP="00B62B0D">
      <w:pPr>
        <w:pStyle w:val="NoSpacing"/>
        <w:jc w:val="both"/>
      </w:pPr>
    </w:p>
    <w:p w14:paraId="0C5B0591" w14:textId="77777777" w:rsidR="00B62B0D" w:rsidRDefault="00B62B0D" w:rsidP="00B62B0D">
      <w:pPr>
        <w:pStyle w:val="NoSpacing"/>
        <w:jc w:val="both"/>
      </w:pPr>
    </w:p>
    <w:p w14:paraId="1AF141C7" w14:textId="77777777" w:rsidR="00B62B0D" w:rsidRDefault="00B62B0D" w:rsidP="00B62B0D">
      <w:pPr>
        <w:pStyle w:val="NoSpacing"/>
        <w:jc w:val="both"/>
      </w:pPr>
      <w:r>
        <w:t>10 July 2019</w:t>
      </w:r>
    </w:p>
    <w:p w14:paraId="531D5DAF" w14:textId="77777777" w:rsidR="006B2F86" w:rsidRPr="00E71FC3" w:rsidRDefault="00B62B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408A2" w14:textId="77777777" w:rsidR="00B62B0D" w:rsidRDefault="00B62B0D" w:rsidP="00E71FC3">
      <w:pPr>
        <w:spacing w:after="0" w:line="240" w:lineRule="auto"/>
      </w:pPr>
      <w:r>
        <w:separator/>
      </w:r>
    </w:p>
  </w:endnote>
  <w:endnote w:type="continuationSeparator" w:id="0">
    <w:p w14:paraId="29E95182" w14:textId="77777777" w:rsidR="00B62B0D" w:rsidRDefault="00B62B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B1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ED59" w14:textId="77777777" w:rsidR="00B62B0D" w:rsidRDefault="00B62B0D" w:rsidP="00E71FC3">
      <w:pPr>
        <w:spacing w:after="0" w:line="240" w:lineRule="auto"/>
      </w:pPr>
      <w:r>
        <w:separator/>
      </w:r>
    </w:p>
  </w:footnote>
  <w:footnote w:type="continuationSeparator" w:id="0">
    <w:p w14:paraId="20525964" w14:textId="77777777" w:rsidR="00B62B0D" w:rsidRDefault="00B62B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0D"/>
    <w:rsid w:val="001A7C09"/>
    <w:rsid w:val="00577BD5"/>
    <w:rsid w:val="00656CBA"/>
    <w:rsid w:val="006A1F77"/>
    <w:rsid w:val="00733BE7"/>
    <w:rsid w:val="00AB52E8"/>
    <w:rsid w:val="00B16D3F"/>
    <w:rsid w:val="00B62B0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41D94"/>
  <w15:chartTrackingRefBased/>
  <w15:docId w15:val="{305E8BBC-92C4-41DD-A54F-85162091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2019-07-19T19:14:00Z</dcterms:created>
  <dcterms:modified xsi:type="dcterms:W3CDTF">2019-07-19T19:15:00Z</dcterms:modified>
</cp:coreProperties>
</file>